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E7D" w:rsidRDefault="00BF6E7D" w:rsidP="0EDA0BB8">
      <w:pPr>
        <w:pStyle w:val="NormalWeb"/>
        <w:spacing w:before="240" w:beforeAutospacing="0" w:after="0" w:afterAutospacing="0" w:line="276" w:lineRule="auto"/>
        <w:rPr>
          <w:rFonts w:ascii="Open Sans CE" w:hAnsi="Open Sans CE" w:cs="Open Sans CE"/>
          <w:sz w:val="22"/>
          <w:szCs w:val="22"/>
        </w:rPr>
      </w:pPr>
    </w:p>
    <w:p w:rsidR="00BF6E7D" w:rsidRPr="0090627C" w:rsidRDefault="00BF6E7D" w:rsidP="0EDA0BB8">
      <w:pPr>
        <w:pStyle w:val="NormalWeb"/>
        <w:spacing w:before="240" w:beforeAutospacing="0" w:after="0" w:afterAutospacing="0" w:line="276" w:lineRule="auto"/>
        <w:rPr>
          <w:rFonts w:ascii="Open Sans" w:hAnsi="Open Sans" w:cs="Open Sans"/>
          <w:sz w:val="22"/>
          <w:szCs w:val="22"/>
        </w:rPr>
      </w:pPr>
      <w:r w:rsidRPr="0EDA0BB8">
        <w:rPr>
          <w:rFonts w:ascii="Open Sans CE" w:hAnsi="Open Sans CE" w:cs="Open Sans CE"/>
          <w:sz w:val="22"/>
          <w:szCs w:val="22"/>
        </w:rPr>
        <w:t>Szanowni Państwo, </w:t>
      </w:r>
    </w:p>
    <w:p w:rsidR="00BF6E7D" w:rsidRPr="0090627C" w:rsidRDefault="00BF6E7D" w:rsidP="0EDA0BB8">
      <w:pPr>
        <w:pStyle w:val="NormalWeb"/>
        <w:spacing w:before="240" w:beforeAutospacing="0" w:after="0" w:afterAutospacing="0" w:line="276" w:lineRule="auto"/>
        <w:jc w:val="both"/>
        <w:rPr>
          <w:rFonts w:ascii="Open Sans" w:hAnsi="Open Sans" w:cs="Open Sans"/>
          <w:sz w:val="22"/>
          <w:szCs w:val="22"/>
        </w:rPr>
      </w:pPr>
      <w:r w:rsidRPr="0EDA0BB8">
        <w:rPr>
          <w:rFonts w:ascii="Open Sans CE" w:hAnsi="Open Sans CE" w:cs="Open Sans CE"/>
          <w:sz w:val="22"/>
          <w:szCs w:val="22"/>
        </w:rPr>
        <w:t xml:space="preserve">rozpoczyna się kolejny program wsparcia żywnościowego dla osób potrzebujących: </w:t>
      </w:r>
      <w:r w:rsidRPr="0EDA0BB8">
        <w:rPr>
          <w:rFonts w:ascii="Open Sans CE" w:hAnsi="Open Sans CE" w:cs="Open Sans CE"/>
          <w:b/>
          <w:bCs/>
          <w:color w:val="0052B0"/>
          <w:sz w:val="22"/>
          <w:szCs w:val="22"/>
        </w:rPr>
        <w:t>Program Fundusze Europejskie na Pomoc Żywnościową 2021-2027 współfina</w:t>
      </w:r>
      <w:r>
        <w:rPr>
          <w:rFonts w:ascii="Open Sans CE" w:hAnsi="Open Sans CE" w:cs="Open Sans CE"/>
          <w:b/>
          <w:bCs/>
          <w:color w:val="0052B0"/>
          <w:sz w:val="22"/>
          <w:szCs w:val="22"/>
        </w:rPr>
        <w:t>n</w:t>
      </w:r>
      <w:r w:rsidRPr="0EDA0BB8">
        <w:rPr>
          <w:rFonts w:ascii="Open Sans CE" w:hAnsi="Open Sans CE" w:cs="Open Sans CE"/>
          <w:b/>
          <w:bCs/>
          <w:color w:val="0052B0"/>
          <w:sz w:val="22"/>
          <w:szCs w:val="22"/>
        </w:rPr>
        <w:t>sowany z Europejskiego Funduszu Społecznego+</w:t>
      </w:r>
      <w:r w:rsidRPr="0EDA0BB8">
        <w:rPr>
          <w:rFonts w:ascii="Open Sans" w:hAnsi="Open Sans" w:cs="Open Sans"/>
          <w:color w:val="0052B0"/>
          <w:sz w:val="22"/>
          <w:szCs w:val="22"/>
        </w:rPr>
        <w:t xml:space="preserve">, </w:t>
      </w:r>
      <w:r w:rsidRPr="0EDA0BB8">
        <w:rPr>
          <w:rFonts w:ascii="Open Sans CE" w:hAnsi="Open Sans CE" w:cs="Open Sans CE"/>
          <w:sz w:val="22"/>
          <w:szCs w:val="22"/>
        </w:rPr>
        <w:t xml:space="preserve">który jest kontynuacją już historycznego Programu Operacyjnego Pomoc Żywnościowa 2014-2020. </w:t>
      </w:r>
    </w:p>
    <w:p w:rsidR="00BF6E7D" w:rsidRPr="0090627C" w:rsidRDefault="00BF6E7D" w:rsidP="0EDA0BB8">
      <w:pPr>
        <w:pStyle w:val="NoSpacing"/>
        <w:spacing w:before="240" w:line="276" w:lineRule="auto"/>
        <w:rPr>
          <w:rFonts w:ascii="Open Sans" w:hAnsi="Open Sans" w:cs="Open Sans"/>
        </w:rPr>
      </w:pPr>
      <w:r w:rsidRPr="0EDA0BB8">
        <w:rPr>
          <w:rFonts w:ascii="Open Sans CE" w:hAnsi="Open Sans CE" w:cs="Open Sans CE"/>
        </w:rPr>
        <w:t>Ośrodek Pomocy Społecznej w</w:t>
      </w:r>
      <w:r>
        <w:rPr>
          <w:rFonts w:ascii="Open Sans" w:hAnsi="Open Sans" w:cs="Open Sans"/>
        </w:rPr>
        <w:t xml:space="preserve"> Goczałkowicach-Zdroju </w:t>
      </w:r>
      <w:r w:rsidRPr="0EDA0BB8">
        <w:rPr>
          <w:rFonts w:ascii="Open Sans" w:hAnsi="Open Sans" w:cs="Open Sans"/>
        </w:rPr>
        <w:t>informuje,</w:t>
      </w:r>
      <w:r w:rsidRPr="0EDA0BB8">
        <w:rPr>
          <w:rFonts w:ascii="Open Sans CE" w:hAnsi="Open Sans CE" w:cs="Open Sans CE"/>
        </w:rPr>
        <w:t xml:space="preserve"> że przyjmuje zgłoszenia osób chętnych do skorzystania z pomocy w formie paczek żywnościowych.</w:t>
      </w:r>
    </w:p>
    <w:p w:rsidR="00BF6E7D" w:rsidRPr="0090627C" w:rsidRDefault="00BF6E7D" w:rsidP="0EDA0BB8">
      <w:pPr>
        <w:spacing w:before="240" w:after="0" w:line="276" w:lineRule="auto"/>
        <w:jc w:val="both"/>
        <w:rPr>
          <w:rFonts w:ascii="Open Sans" w:hAnsi="Open Sans" w:cs="Open Sans"/>
          <w:lang w:eastAsia="pl-PL"/>
        </w:rPr>
      </w:pPr>
      <w:r w:rsidRPr="0EDA0BB8">
        <w:rPr>
          <w:rFonts w:ascii="Open Sans CE" w:hAnsi="Open Sans CE" w:cs="Open Sans CE"/>
          <w:lang w:eastAsia="pl-PL"/>
        </w:rPr>
        <w:t>Z powyższej pomocy mogą skorzystać osoby i rodziny znajdujące się w trudnej  sytuacji życiowej, spełniające kryteria określone w art. 7 ustawy o pomocy   społecznej,  i których dochód nie przekracza 2</w:t>
      </w:r>
      <w:r w:rsidRPr="0EDA0BB8">
        <w:rPr>
          <w:rFonts w:ascii="Open Sans" w:hAnsi="Open Sans" w:cs="Open Sans"/>
          <w:lang w:eastAsia="pl-PL"/>
        </w:rPr>
        <w:t>65</w:t>
      </w:r>
      <w:r w:rsidRPr="0EDA0BB8">
        <w:rPr>
          <w:rFonts w:ascii="Open Sans CE" w:hAnsi="Open Sans CE" w:cs="Open Sans CE"/>
          <w:lang w:eastAsia="pl-PL"/>
        </w:rPr>
        <w:t>% kryterium dochodowego uprawniającego do skorzystania z pomocy społecznej tj</w:t>
      </w:r>
      <w:r w:rsidRPr="0EDA0BB8">
        <w:rPr>
          <w:rFonts w:ascii="Open Sans" w:hAnsi="Open Sans" w:cs="Open Sans"/>
          <w:lang w:eastAsia="pl-PL"/>
        </w:rPr>
        <w:t>.:</w:t>
      </w:r>
    </w:p>
    <w:p w:rsidR="00BF6E7D" w:rsidRPr="0090627C" w:rsidRDefault="00BF6E7D" w:rsidP="0EDA0BB8">
      <w:pPr>
        <w:numPr>
          <w:ilvl w:val="0"/>
          <w:numId w:val="1"/>
        </w:numPr>
        <w:spacing w:before="240" w:after="0" w:line="276" w:lineRule="auto"/>
        <w:rPr>
          <w:rFonts w:ascii="Open Sans" w:hAnsi="Open Sans" w:cs="Open Sans"/>
          <w:lang w:eastAsia="pl-PL"/>
        </w:rPr>
      </w:pPr>
      <w:r w:rsidRPr="0EDA0BB8">
        <w:rPr>
          <w:rFonts w:ascii="Open Sans" w:hAnsi="Open Sans" w:cs="Open Sans"/>
          <w:b/>
          <w:bCs/>
          <w:lang w:eastAsia="pl-PL"/>
        </w:rPr>
        <w:t>2 056,40</w:t>
      </w:r>
      <w:r w:rsidRPr="0EDA0BB8">
        <w:rPr>
          <w:rFonts w:ascii="Open Sans CE" w:hAnsi="Open Sans CE" w:cs="Open Sans CE"/>
          <w:b/>
          <w:bCs/>
          <w:lang w:eastAsia="pl-PL"/>
        </w:rPr>
        <w:t xml:space="preserve"> zł netto – dla osoby samotnie gospodarującej</w:t>
      </w:r>
    </w:p>
    <w:p w:rsidR="00BF6E7D" w:rsidRPr="0090627C" w:rsidRDefault="00BF6E7D" w:rsidP="0EDA0BB8">
      <w:pPr>
        <w:numPr>
          <w:ilvl w:val="0"/>
          <w:numId w:val="1"/>
        </w:numPr>
        <w:spacing w:before="240" w:after="0" w:line="276" w:lineRule="auto"/>
        <w:rPr>
          <w:rFonts w:ascii="Open Sans" w:hAnsi="Open Sans" w:cs="Open Sans"/>
          <w:lang w:eastAsia="pl-PL"/>
        </w:rPr>
      </w:pPr>
      <w:r w:rsidRPr="0EDA0BB8">
        <w:rPr>
          <w:rFonts w:ascii="Open Sans" w:hAnsi="Open Sans" w:cs="Open Sans"/>
          <w:b/>
          <w:bCs/>
          <w:lang w:eastAsia="pl-PL"/>
        </w:rPr>
        <w:t>1 590</w:t>
      </w:r>
      <w:r w:rsidRPr="0EDA0BB8">
        <w:rPr>
          <w:rFonts w:ascii="Open Sans CE" w:hAnsi="Open Sans CE" w:cs="Open Sans CE"/>
          <w:b/>
          <w:bCs/>
          <w:lang w:eastAsia="pl-PL"/>
        </w:rPr>
        <w:t>,00 zł netto – dla osoby w rodzinie</w:t>
      </w:r>
    </w:p>
    <w:p w:rsidR="00BF6E7D" w:rsidRDefault="00BF6E7D" w:rsidP="0EDA0BB8">
      <w:pPr>
        <w:spacing w:before="240" w:after="0" w:line="276" w:lineRule="auto"/>
        <w:jc w:val="both"/>
        <w:rPr>
          <w:rFonts w:ascii="Open Sans" w:hAnsi="Open Sans" w:cs="Open Sans"/>
          <w:color w:val="000000"/>
          <w:lang w:eastAsia="pl-PL"/>
        </w:rPr>
      </w:pPr>
      <w:r w:rsidRPr="0EDA0BB8">
        <w:rPr>
          <w:rFonts w:ascii="Open Sans CE" w:hAnsi="Open Sans CE" w:cs="Open Sans CE"/>
          <w:color w:val="000000"/>
          <w:lang w:eastAsia="pl-PL"/>
        </w:rPr>
        <w:t>Osoby, które chcą skorzystać z pomocy  żywnościowej w ramach realizacji Programu Fundusze Europejskie na Pomoc Żywnościową 2021-2027 współfina</w:t>
      </w:r>
      <w:r>
        <w:rPr>
          <w:rFonts w:ascii="Open Sans CE" w:hAnsi="Open Sans CE" w:cs="Open Sans CE"/>
          <w:color w:val="000000"/>
          <w:lang w:eastAsia="pl-PL"/>
        </w:rPr>
        <w:t>n</w:t>
      </w:r>
      <w:r w:rsidRPr="0EDA0BB8">
        <w:rPr>
          <w:rFonts w:ascii="Open Sans CE" w:hAnsi="Open Sans CE" w:cs="Open Sans CE"/>
          <w:color w:val="000000"/>
          <w:lang w:eastAsia="pl-PL"/>
        </w:rPr>
        <w:t>sowanego z Europejskiego Funduszu Społecznego</w:t>
      </w:r>
      <w:r w:rsidRPr="0EDA0BB8">
        <w:rPr>
          <w:rFonts w:ascii="Open Sans" w:hAnsi="Open Sans" w:cs="Open Sans"/>
          <w:color w:val="000000"/>
          <w:lang w:eastAsia="pl-PL"/>
        </w:rPr>
        <w:t xml:space="preserve"> Plus </w:t>
      </w:r>
      <w:r w:rsidRPr="0EDA0BB8">
        <w:rPr>
          <w:rFonts w:ascii="Open Sans CE" w:hAnsi="Open Sans CE" w:cs="Open Sans CE"/>
          <w:color w:val="000000"/>
          <w:lang w:eastAsia="pl-PL"/>
        </w:rPr>
        <w:t>proszone są o kontakt</w:t>
      </w:r>
      <w:r w:rsidRPr="0EDA0BB8">
        <w:rPr>
          <w:rFonts w:ascii="Open Sans" w:hAnsi="Open Sans" w:cs="Open Sans"/>
          <w:color w:val="000000"/>
          <w:lang w:eastAsia="pl-PL"/>
        </w:rPr>
        <w:t xml:space="preserve"> </w:t>
      </w:r>
      <w:r w:rsidRPr="0EDA0BB8">
        <w:rPr>
          <w:rFonts w:ascii="Open Sans CE" w:hAnsi="Open Sans CE" w:cs="Open Sans CE"/>
          <w:color w:val="000000"/>
          <w:lang w:eastAsia="pl-PL"/>
        </w:rPr>
        <w:t xml:space="preserve">z pracownikiem socjalnym Ośrodka Pomocy Społecznej w </w:t>
      </w:r>
      <w:r>
        <w:rPr>
          <w:rFonts w:ascii="Open Sans" w:hAnsi="Open Sans" w:cs="Open Sans"/>
          <w:color w:val="000000"/>
          <w:lang w:eastAsia="pl-PL"/>
        </w:rPr>
        <w:t xml:space="preserve">Goczałkowicach-Zdroju </w:t>
      </w:r>
      <w:r w:rsidRPr="0EDA0BB8">
        <w:rPr>
          <w:rFonts w:ascii="Open Sans" w:hAnsi="Open Sans" w:cs="Open Sans"/>
          <w:color w:val="000000"/>
          <w:lang w:eastAsia="pl-PL"/>
        </w:rPr>
        <w:t>o</w:t>
      </w:r>
      <w:r w:rsidRPr="0EDA0BB8">
        <w:rPr>
          <w:rFonts w:ascii="Open Sans CE" w:hAnsi="Open Sans CE" w:cs="Open Sans CE"/>
          <w:color w:val="000000"/>
          <w:lang w:eastAsia="pl-PL"/>
        </w:rPr>
        <w:t>sobiście</w:t>
      </w:r>
      <w:r w:rsidRPr="0EDA0BB8">
        <w:rPr>
          <w:rFonts w:ascii="Open Sans" w:hAnsi="Open Sans" w:cs="Open Sans"/>
          <w:color w:val="000000"/>
          <w:lang w:eastAsia="pl-PL"/>
        </w:rPr>
        <w:t xml:space="preserve"> w godzinach pracy placówki, telefonicznie pod numerem telefonu</w:t>
      </w:r>
      <w:r>
        <w:rPr>
          <w:rFonts w:ascii="Open Sans" w:hAnsi="Open Sans" w:cs="Open Sans"/>
          <w:color w:val="000000"/>
          <w:lang w:eastAsia="pl-PL"/>
        </w:rPr>
        <w:t xml:space="preserve"> 32 212 70 55</w:t>
      </w:r>
      <w:r w:rsidRPr="0EDA0BB8">
        <w:rPr>
          <w:rFonts w:ascii="Open Sans" w:hAnsi="Open Sans" w:cs="Open Sans"/>
          <w:color w:val="000000"/>
          <w:lang w:eastAsia="pl-PL"/>
        </w:rPr>
        <w:t xml:space="preserve"> lub mailowo</w:t>
      </w:r>
      <w:r>
        <w:rPr>
          <w:rFonts w:ascii="Open Sans" w:hAnsi="Open Sans" w:cs="Open Sans"/>
          <w:color w:val="000000"/>
          <w:lang w:eastAsia="pl-PL"/>
        </w:rPr>
        <w:t>: ops@goczalkowicezdroj.pl</w:t>
      </w:r>
    </w:p>
    <w:p w:rsidR="00BF6E7D" w:rsidRPr="006C2AE8" w:rsidRDefault="00BF6E7D" w:rsidP="0EDA0BB8">
      <w:pPr>
        <w:spacing w:before="240" w:after="0" w:line="276" w:lineRule="auto"/>
        <w:jc w:val="both"/>
        <w:rPr>
          <w:rFonts w:ascii="Open Sans" w:hAnsi="Open Sans" w:cs="Open Sans"/>
          <w:color w:val="000000"/>
          <w:lang w:eastAsia="pl-PL"/>
        </w:rPr>
      </w:pPr>
      <w:r w:rsidRPr="0EDA0BB8">
        <w:rPr>
          <w:rFonts w:ascii="Open Sans CE" w:hAnsi="Open Sans CE" w:cs="Open Sans CE"/>
          <w:color w:val="000000"/>
          <w:lang w:eastAsia="pl-PL"/>
        </w:rPr>
        <w:t>Zakładany okres realizacji dystrybucji artykułów spożywczych planowany jest do końca</w:t>
      </w:r>
      <w:r w:rsidRPr="0EDA0BB8">
        <w:rPr>
          <w:rFonts w:ascii="Open Sans" w:hAnsi="Open Sans" w:cs="Open Sans"/>
          <w:color w:val="000000"/>
          <w:lang w:eastAsia="pl-PL"/>
        </w:rPr>
        <w:t xml:space="preserve"> listopada 2024r.</w:t>
      </w:r>
    </w:p>
    <w:p w:rsidR="00BF6E7D" w:rsidRPr="00D07856" w:rsidRDefault="00BF6E7D" w:rsidP="0EDA0BB8">
      <w:pPr>
        <w:spacing w:before="240" w:after="0" w:line="276" w:lineRule="auto"/>
        <w:jc w:val="both"/>
        <w:rPr>
          <w:rFonts w:ascii="Open Sans" w:hAnsi="Open Sans" w:cs="Open Sans"/>
          <w:lang w:eastAsia="pl-PL"/>
        </w:rPr>
      </w:pPr>
      <w:r w:rsidRPr="0EDA0BB8">
        <w:rPr>
          <w:rFonts w:ascii="Open Sans" w:hAnsi="Open Sans" w:cs="Open Sans"/>
          <w:lang w:eastAsia="pl-PL"/>
        </w:rPr>
        <w:t>Osoby zakwalifikowane zostan</w:t>
      </w:r>
      <w:r w:rsidRPr="0EDA0BB8">
        <w:rPr>
          <w:rFonts w:ascii="Open Sans CE" w:hAnsi="Open Sans CE" w:cs="Open Sans CE"/>
          <w:lang w:eastAsia="pl-PL"/>
        </w:rPr>
        <w:t xml:space="preserve">ą poinformowane indywidualnie o terminie wydawania żywności. </w:t>
      </w:r>
    </w:p>
    <w:p w:rsidR="00BF6E7D" w:rsidRDefault="00BF6E7D" w:rsidP="0EDA0BB8">
      <w:pPr>
        <w:spacing w:before="240" w:after="0" w:line="276" w:lineRule="auto"/>
      </w:pPr>
    </w:p>
    <w:sectPr w:rsidR="00BF6E7D" w:rsidSect="008D724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E7D" w:rsidRDefault="00BF6E7D" w:rsidP="004C217A">
      <w:pPr>
        <w:spacing w:after="0" w:line="240" w:lineRule="auto"/>
      </w:pPr>
      <w:r>
        <w:separator/>
      </w:r>
    </w:p>
  </w:endnote>
  <w:endnote w:type="continuationSeparator" w:id="0">
    <w:p w:rsidR="00BF6E7D" w:rsidRDefault="00BF6E7D" w:rsidP="004C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Ope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E7D" w:rsidRDefault="00BF6E7D">
    <w:pPr>
      <w:pStyle w:val="Footer"/>
    </w:pPr>
    <w:r w:rsidRPr="00A43F2E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8" type="#_x0000_t75" style="width:447.75pt;height:47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E7D" w:rsidRDefault="00BF6E7D" w:rsidP="004C217A">
      <w:pPr>
        <w:spacing w:after="0" w:line="240" w:lineRule="auto"/>
      </w:pPr>
      <w:r>
        <w:separator/>
      </w:r>
    </w:p>
  </w:footnote>
  <w:footnote w:type="continuationSeparator" w:id="0">
    <w:p w:rsidR="00BF6E7D" w:rsidRDefault="00BF6E7D" w:rsidP="004C2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E7D" w:rsidRDefault="00BF6E7D">
    <w:pPr>
      <w:pStyle w:val="Header"/>
    </w:pPr>
    <w:r w:rsidRPr="00A43F2E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alt="Obraz zawierający tekst, zrzut ekranu, Czcionka, JaskrawoniebieskiOpis wygenerowany automatycznie" style="width:263.25pt;height:7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41B5"/>
    <w:multiLevelType w:val="multilevel"/>
    <w:tmpl w:val="0BE6E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EF7491"/>
    <w:multiLevelType w:val="hybridMultilevel"/>
    <w:tmpl w:val="56BA8854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C60"/>
    <w:rsid w:val="00185723"/>
    <w:rsid w:val="00191D8C"/>
    <w:rsid w:val="001E2BB0"/>
    <w:rsid w:val="002447EB"/>
    <w:rsid w:val="00283A25"/>
    <w:rsid w:val="0037328F"/>
    <w:rsid w:val="004A61C0"/>
    <w:rsid w:val="004C217A"/>
    <w:rsid w:val="00520B8A"/>
    <w:rsid w:val="00631766"/>
    <w:rsid w:val="006C2AE8"/>
    <w:rsid w:val="006F023E"/>
    <w:rsid w:val="007B6801"/>
    <w:rsid w:val="00800041"/>
    <w:rsid w:val="0080688E"/>
    <w:rsid w:val="00815C60"/>
    <w:rsid w:val="00837B53"/>
    <w:rsid w:val="008D7247"/>
    <w:rsid w:val="008F568D"/>
    <w:rsid w:val="0090627C"/>
    <w:rsid w:val="00923043"/>
    <w:rsid w:val="00956994"/>
    <w:rsid w:val="00A43F2E"/>
    <w:rsid w:val="00B970C4"/>
    <w:rsid w:val="00BF6E7D"/>
    <w:rsid w:val="00C80836"/>
    <w:rsid w:val="00CB0F8F"/>
    <w:rsid w:val="00D07856"/>
    <w:rsid w:val="00DB0027"/>
    <w:rsid w:val="00E24817"/>
    <w:rsid w:val="00ED3D2C"/>
    <w:rsid w:val="00EE0829"/>
    <w:rsid w:val="00FE27F9"/>
    <w:rsid w:val="0EDA0BB8"/>
    <w:rsid w:val="1C5DABF3"/>
    <w:rsid w:val="46838A5E"/>
    <w:rsid w:val="4A449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247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15C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5C60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Web">
    <w:name w:val="Normal (Web)"/>
    <w:basedOn w:val="Normal"/>
    <w:uiPriority w:val="99"/>
    <w:rsid w:val="00815C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Strong">
    <w:name w:val="Strong"/>
    <w:basedOn w:val="DefaultParagraphFont"/>
    <w:uiPriority w:val="99"/>
    <w:qFormat/>
    <w:rsid w:val="00815C60"/>
    <w:rPr>
      <w:rFonts w:cs="Times New Roman"/>
      <w:b/>
      <w:bCs/>
    </w:rPr>
  </w:style>
  <w:style w:type="paragraph" w:styleId="NoSpacing">
    <w:name w:val="No Spacing"/>
    <w:uiPriority w:val="99"/>
    <w:qFormat/>
    <w:rsid w:val="0080688E"/>
    <w:rPr>
      <w:lang w:eastAsia="en-US"/>
    </w:rPr>
  </w:style>
  <w:style w:type="paragraph" w:styleId="ListParagraph">
    <w:name w:val="List Paragraph"/>
    <w:basedOn w:val="Normal"/>
    <w:uiPriority w:val="99"/>
    <w:qFormat/>
    <w:rsid w:val="006C2AE8"/>
    <w:pPr>
      <w:ind w:left="720"/>
      <w:contextualSpacing/>
    </w:pPr>
    <w:rPr>
      <w:kern w:val="2"/>
    </w:rPr>
  </w:style>
  <w:style w:type="paragraph" w:styleId="Header">
    <w:name w:val="header"/>
    <w:basedOn w:val="Normal"/>
    <w:link w:val="HeaderChar"/>
    <w:uiPriority w:val="99"/>
    <w:rsid w:val="004C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217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C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21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2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206</Words>
  <Characters>1242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Szanowni Państwo, </dc:title>
  <dc:subject/>
  <dc:creator>Artur</dc:creator>
  <cp:keywords/>
  <dc:description/>
  <cp:lastModifiedBy>Sylwia</cp:lastModifiedBy>
  <cp:revision>2</cp:revision>
  <cp:lastPrinted>2024-06-11T13:06:00Z</cp:lastPrinted>
  <dcterms:created xsi:type="dcterms:W3CDTF">2024-09-09T06:23:00Z</dcterms:created>
  <dcterms:modified xsi:type="dcterms:W3CDTF">2024-09-09T06:23:00Z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0x0101008AFD9E648732BF40806D4129B2EB7EE7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</Properties>
</file>